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8EAC1CE" w14:textId="66437278" w:rsidR="00375789" w:rsidRPr="00375789" w:rsidRDefault="152DE45A" w:rsidP="00E24BB7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375789" w:rsidRPr="00375789" w14:paraId="3D8A75DC" w14:textId="77777777" w:rsidTr="00F54792">
        <w:tc>
          <w:tcPr>
            <w:tcW w:w="4957" w:type="dxa"/>
            <w:shd w:val="clear" w:color="auto" w:fill="B4C6E7"/>
          </w:tcPr>
          <w:p w14:paraId="3119BF7F" w14:textId="77777777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3D445CD" w14:textId="77777777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00375789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41869B12" w14:textId="77777777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58B56B7" w14:textId="4736A092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00375789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</w:tc>
      </w:tr>
      <w:tr w:rsidR="00375789" w:rsidRPr="00375789" w14:paraId="7DA4F56C" w14:textId="77777777" w:rsidTr="00F54792">
        <w:trPr>
          <w:trHeight w:val="1042"/>
        </w:trPr>
        <w:tc>
          <w:tcPr>
            <w:tcW w:w="4957" w:type="dxa"/>
          </w:tcPr>
          <w:p w14:paraId="03D8486D" w14:textId="77777777" w:rsidR="00375789" w:rsidRPr="00375789" w:rsidRDefault="00375789" w:rsidP="00375789">
            <w:pPr>
              <w:pStyle w:val="Tekstpodstawowy2"/>
              <w:spacing w:after="120"/>
              <w:ind w:right="3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B5F265C" w14:textId="49B4D2F5" w:rsidR="00375789" w:rsidRPr="00375789" w:rsidRDefault="00375789" w:rsidP="00375789">
            <w:pPr>
              <w:pStyle w:val="Tekstpodstawowy2"/>
              <w:spacing w:after="120"/>
              <w:ind w:right="3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37578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Ekspert główny w dziedzinie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układanie płytek</w:t>
            </w:r>
          </w:p>
        </w:tc>
        <w:tc>
          <w:tcPr>
            <w:tcW w:w="3969" w:type="dxa"/>
          </w:tcPr>
          <w:p w14:paraId="2C4F6A12" w14:textId="77777777" w:rsidR="00375789" w:rsidRPr="00375789" w:rsidRDefault="00375789" w:rsidP="00375789">
            <w:pPr>
              <w:pStyle w:val="Tekstpodstawowy2"/>
              <w:spacing w:after="120"/>
              <w:ind w:right="3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7143139" w14:textId="77777777" w:rsidR="00E24BB7" w:rsidRDefault="00E24BB7" w:rsidP="0049190F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5260CFE4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9024" w14:textId="77777777" w:rsidR="00DE32B5" w:rsidRDefault="00DE32B5">
      <w:r>
        <w:separator/>
      </w:r>
    </w:p>
  </w:endnote>
  <w:endnote w:type="continuationSeparator" w:id="0">
    <w:p w14:paraId="54C97DC4" w14:textId="77777777" w:rsidR="00DE32B5" w:rsidRDefault="00DE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326B" w14:textId="77777777" w:rsidR="00DE32B5" w:rsidRDefault="00DE32B5">
      <w:r>
        <w:separator/>
      </w:r>
    </w:p>
  </w:footnote>
  <w:footnote w:type="continuationSeparator" w:id="0">
    <w:p w14:paraId="71A5FEDB" w14:textId="77777777" w:rsidR="00DE32B5" w:rsidRDefault="00DE3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C6E9E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32B5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24BB7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